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29ED8" w14:textId="15E67AFA" w:rsidR="00DF47D3" w:rsidRDefault="00DF47D3" w:rsidP="00DF47D3">
      <w:pPr>
        <w:jc w:val="center"/>
      </w:pPr>
      <w:r w:rsidRPr="00045126">
        <w:rPr>
          <w:b/>
          <w:bCs/>
          <w:sz w:val="28"/>
          <w:szCs w:val="28"/>
        </w:rPr>
        <w:t>Hilfe zur Abgabe eines Teilna</w:t>
      </w:r>
      <w:r w:rsidR="00D1331A">
        <w:rPr>
          <w:b/>
          <w:bCs/>
          <w:sz w:val="28"/>
          <w:szCs w:val="28"/>
        </w:rPr>
        <w:t>h</w:t>
      </w:r>
      <w:r w:rsidRPr="00045126">
        <w:rPr>
          <w:b/>
          <w:bCs/>
          <w:sz w:val="28"/>
          <w:szCs w:val="28"/>
        </w:rPr>
        <w:t>meantrages oder eines Angebotes</w:t>
      </w:r>
    </w:p>
    <w:p w14:paraId="2DD72E5C" w14:textId="77777777" w:rsidR="00D1331A" w:rsidRDefault="00D1331A" w:rsidP="00D1331A">
      <w:pPr>
        <w:spacing w:before="0" w:beforeAutospacing="0"/>
        <w:jc w:val="both"/>
      </w:pPr>
    </w:p>
    <w:p w14:paraId="00B8B175" w14:textId="021D01B5" w:rsidR="000B5C45" w:rsidRDefault="000B5C45" w:rsidP="000B5C45">
      <w:pPr>
        <w:jc w:val="both"/>
      </w:pPr>
      <w:r>
        <w:t xml:space="preserve">Sehr geehrte Damen und Herren, </w:t>
      </w:r>
    </w:p>
    <w:p w14:paraId="73FCA1B4" w14:textId="77777777" w:rsidR="00DF47D3" w:rsidRDefault="00DF47D3" w:rsidP="00DF47D3">
      <w:pPr>
        <w:spacing w:before="0" w:beforeAutospacing="0"/>
        <w:jc w:val="both"/>
      </w:pPr>
    </w:p>
    <w:p w14:paraId="487C7832" w14:textId="35994DD0" w:rsidR="000B5C45" w:rsidRDefault="000B5C45" w:rsidP="00DF47D3">
      <w:pPr>
        <w:spacing w:before="0" w:beforeAutospacing="0"/>
        <w:jc w:val="both"/>
      </w:pPr>
      <w:r>
        <w:t>vielen Dank für Ihr</w:t>
      </w:r>
      <w:r w:rsidR="00545D32">
        <w:t xml:space="preserve"> Interesse und Ihre Teilnahme an unsere</w:t>
      </w:r>
      <w:r w:rsidR="00DF47D3">
        <w:t>n</w:t>
      </w:r>
      <w:r>
        <w:t xml:space="preserve"> Vergabeverfahren</w:t>
      </w:r>
      <w:r w:rsidR="00DF47D3">
        <w:t>.</w:t>
      </w:r>
    </w:p>
    <w:p w14:paraId="2500E6A4" w14:textId="77777777" w:rsidR="00DF47D3" w:rsidRDefault="00DF47D3" w:rsidP="00DF47D3">
      <w:pPr>
        <w:spacing w:before="0" w:beforeAutospacing="0"/>
      </w:pPr>
    </w:p>
    <w:p w14:paraId="459568E9" w14:textId="3614C95D" w:rsidR="00DF47D3" w:rsidRDefault="00DF47D3" w:rsidP="00DF47D3">
      <w:pPr>
        <w:spacing w:before="0" w:beforeAutospacing="0" w:after="100"/>
      </w:pPr>
      <w:r>
        <w:t>Als Vergabestelle verwenden wir Cosinex als Vergabemanagementsystem und das Deutsche Vergabeportal als Vergabemarktplatz.</w:t>
      </w:r>
    </w:p>
    <w:p w14:paraId="1A30F80D" w14:textId="4EDFFDEB" w:rsidR="00DF47D3" w:rsidRDefault="00DF47D3" w:rsidP="00DF47D3">
      <w:pPr>
        <w:spacing w:before="0" w:beforeAutospacing="0" w:after="100"/>
      </w:pPr>
      <w:r>
        <w:t>Sofern Sie bisher noch nicht registriert sind, erhalten Sie über untenstehenden Links eine Verknüpfung zu YouTube mit Video</w:t>
      </w:r>
      <w:r w:rsidR="00D1331A">
        <w:t>t</w:t>
      </w:r>
      <w:r>
        <w:t>utorials von Cosinex.</w:t>
      </w:r>
    </w:p>
    <w:p w14:paraId="5DA0A4A9" w14:textId="1C32F2DB" w:rsidR="00DF47D3" w:rsidRDefault="00DF47D3" w:rsidP="00DF47D3">
      <w:pPr>
        <w:spacing w:before="0" w:beforeAutospacing="0"/>
      </w:pPr>
      <w:r>
        <w:t>In diesen Tutorials wird Ihnen einfach erläutert, wie Sie sich 1. Registrieren und 2. das Bietertool zur Abgabe von Teilnahmeanträgen und Angeboten installieren können.</w:t>
      </w:r>
    </w:p>
    <w:p w14:paraId="1D5ACF81" w14:textId="77777777" w:rsidR="00DF47D3" w:rsidRDefault="00DF47D3" w:rsidP="00DF47D3">
      <w:pPr>
        <w:spacing w:before="0" w:beforeAutospacing="0"/>
      </w:pPr>
    </w:p>
    <w:p w14:paraId="3FD738A4" w14:textId="77777777" w:rsidR="00DF47D3" w:rsidRPr="00045126" w:rsidRDefault="00D1331A" w:rsidP="00DF47D3">
      <w:pPr>
        <w:spacing w:before="0" w:beforeAutospacing="0"/>
      </w:pPr>
      <w:hyperlink r:id="rId11" w:history="1">
        <w:r w:rsidR="00DF47D3">
          <w:rPr>
            <w:rStyle w:val="Hyperlink"/>
          </w:rPr>
          <w:t>VMP Videotutorial 1 - Registrierung und Anmeldung am Vergabemarktplatz (youtube.com)</w:t>
        </w:r>
      </w:hyperlink>
    </w:p>
    <w:p w14:paraId="3EA4CEEF" w14:textId="77777777" w:rsidR="00DF47D3" w:rsidRDefault="00DF47D3" w:rsidP="00DF47D3">
      <w:pPr>
        <w:spacing w:before="0" w:beforeAutospacing="0"/>
      </w:pPr>
    </w:p>
    <w:p w14:paraId="53A37B1E" w14:textId="77777777" w:rsidR="00DF47D3" w:rsidRDefault="00D1331A" w:rsidP="00DF47D3">
      <w:pPr>
        <w:spacing w:before="0" w:beforeAutospacing="0"/>
      </w:pPr>
      <w:hyperlink r:id="rId12" w:history="1">
        <w:r w:rsidR="00DF47D3">
          <w:rPr>
            <w:rStyle w:val="Hyperlink"/>
          </w:rPr>
          <w:t>VMP Videotutorial 6: Bietertool - YouTube</w:t>
        </w:r>
      </w:hyperlink>
    </w:p>
    <w:p w14:paraId="41B71500" w14:textId="77777777" w:rsidR="00DF47D3" w:rsidRDefault="00DF47D3" w:rsidP="00DF47D3">
      <w:pPr>
        <w:spacing w:before="0" w:beforeAutospacing="0"/>
      </w:pPr>
    </w:p>
    <w:p w14:paraId="27AD7871" w14:textId="77777777" w:rsidR="00DF47D3" w:rsidRDefault="00DF47D3" w:rsidP="00DF47D3">
      <w:pPr>
        <w:spacing w:before="0" w:beforeAutospacing="0"/>
      </w:pPr>
    </w:p>
    <w:p w14:paraId="44F25FEA" w14:textId="03B182E8" w:rsidR="00DF47D3" w:rsidRDefault="00DF47D3" w:rsidP="00DF47D3">
      <w:pPr>
        <w:spacing w:before="0" w:beforeAutospacing="0"/>
      </w:pPr>
      <w:r>
        <w:t>Wir hoffen Ihnen somit den Einstieg an unserem Vergabeverfahren erleichtert zu haben.</w:t>
      </w:r>
    </w:p>
    <w:p w14:paraId="7A063EA7" w14:textId="77777777" w:rsidR="00DF47D3" w:rsidRDefault="00DF47D3" w:rsidP="00DF47D3">
      <w:pPr>
        <w:spacing w:before="0" w:beforeAutospacing="0"/>
      </w:pPr>
    </w:p>
    <w:p w14:paraId="476A1162" w14:textId="656A95CE" w:rsidR="00DF47D3" w:rsidRDefault="00DF47D3" w:rsidP="00DF47D3">
      <w:pPr>
        <w:spacing w:before="0" w:beforeAutospacing="0"/>
      </w:pPr>
      <w:r>
        <w:t>Weitergehende technische Fragen erläutert Ihnen gerne das Support- und Serviceteam von Cosinex.</w:t>
      </w:r>
    </w:p>
    <w:p w14:paraId="75197BB8" w14:textId="77777777" w:rsidR="00DF47D3" w:rsidRPr="00045126" w:rsidRDefault="00DF47D3" w:rsidP="00DF47D3">
      <w:pPr>
        <w:spacing w:before="0" w:beforeAutospacing="0"/>
      </w:pPr>
    </w:p>
    <w:p w14:paraId="1C282DD9" w14:textId="77777777" w:rsidR="009A641D" w:rsidRDefault="009A641D" w:rsidP="009A641D">
      <w:pPr>
        <w:spacing w:before="0" w:beforeAutospacing="0"/>
        <w:jc w:val="both"/>
      </w:pPr>
    </w:p>
    <w:p w14:paraId="0C96330E" w14:textId="5375A8A2" w:rsidR="00DF47D3" w:rsidRPr="00CE0266" w:rsidRDefault="00DF47D3" w:rsidP="009A641D">
      <w:pPr>
        <w:spacing w:before="0" w:beforeAutospacing="0"/>
        <w:jc w:val="both"/>
      </w:pPr>
      <w:r>
        <w:t>Ihre Vergabestelle der Berufsgenossenschaft Holz und Metall</w:t>
      </w:r>
    </w:p>
    <w:sectPr w:rsidR="00DF47D3" w:rsidRPr="00CE0266" w:rsidSect="001B7467">
      <w:head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74971" w14:textId="77777777" w:rsidR="003A3D15" w:rsidRDefault="003A3D15" w:rsidP="00AD2398">
      <w:r>
        <w:separator/>
      </w:r>
    </w:p>
  </w:endnote>
  <w:endnote w:type="continuationSeparator" w:id="0">
    <w:p w14:paraId="0F29510A" w14:textId="77777777" w:rsidR="003A3D15" w:rsidRDefault="003A3D15" w:rsidP="00AD2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131B10" w14:textId="77777777" w:rsidR="003A3D15" w:rsidRDefault="003A3D15" w:rsidP="00AD2398">
      <w:r>
        <w:separator/>
      </w:r>
    </w:p>
  </w:footnote>
  <w:footnote w:type="continuationSeparator" w:id="0">
    <w:p w14:paraId="7501EC68" w14:textId="77777777" w:rsidR="003A3D15" w:rsidRDefault="003A3D15" w:rsidP="00AD2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4E7FB" w14:textId="5B2CA12E" w:rsidR="00AD2398" w:rsidRDefault="00686AA4" w:rsidP="00AA793B">
    <w:pPr>
      <w:pStyle w:val="Kopfzeile"/>
      <w:spacing w:before="0" w:beforeAutospacing="0"/>
      <w:rPr>
        <w:sz w:val="18"/>
        <w:szCs w:val="18"/>
      </w:rPr>
    </w:pPr>
    <w:r w:rsidRPr="002C3E26">
      <w:rPr>
        <w:noProof/>
        <w:sz w:val="18"/>
        <w:szCs w:val="18"/>
        <w:lang w:eastAsia="de-DE"/>
      </w:rPr>
      <w:drawing>
        <wp:anchor distT="0" distB="0" distL="114300" distR="114300" simplePos="0" relativeHeight="251658240" behindDoc="0" locked="0" layoutInCell="1" allowOverlap="1" wp14:anchorId="7C9F9FE8" wp14:editId="18D50CCD">
          <wp:simplePos x="0" y="0"/>
          <wp:positionH relativeFrom="margin">
            <wp:posOffset>3125553</wp:posOffset>
          </wp:positionH>
          <wp:positionV relativeFrom="page">
            <wp:posOffset>188842</wp:posOffset>
          </wp:positionV>
          <wp:extent cx="2635340" cy="1023731"/>
          <wp:effectExtent l="0" t="0" r="0" b="508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BGHM 3z RGB Office 12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3985" cy="10270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73747451"/>
  </w:p>
  <w:bookmarkEnd w:id="0"/>
  <w:p w14:paraId="47EF8C4A" w14:textId="77777777" w:rsidR="00981A9D" w:rsidRDefault="00981A9D" w:rsidP="00AA793B">
    <w:pPr>
      <w:pStyle w:val="Kopfzeile"/>
      <w:spacing w:before="0" w:beforeAutospacing="0"/>
      <w:rPr>
        <w:sz w:val="18"/>
        <w:szCs w:val="18"/>
      </w:rPr>
    </w:pPr>
  </w:p>
  <w:p w14:paraId="0ACA9AF9" w14:textId="77777777" w:rsidR="00DF47D3" w:rsidRDefault="00DF47D3" w:rsidP="00AA793B">
    <w:pPr>
      <w:pStyle w:val="Kopfzeile"/>
      <w:spacing w:before="0" w:beforeAutospacing="0"/>
      <w:rPr>
        <w:sz w:val="18"/>
        <w:szCs w:val="18"/>
      </w:rPr>
    </w:pPr>
  </w:p>
  <w:p w14:paraId="44DE613F" w14:textId="77777777" w:rsidR="00DF47D3" w:rsidRDefault="00DF47D3" w:rsidP="00AA793B">
    <w:pPr>
      <w:pStyle w:val="Kopfzeile"/>
      <w:spacing w:before="0" w:beforeAutospacing="0"/>
      <w:rPr>
        <w:sz w:val="18"/>
        <w:szCs w:val="18"/>
      </w:rPr>
    </w:pPr>
  </w:p>
  <w:p w14:paraId="30A486F7" w14:textId="089521C6" w:rsidR="00AD2398" w:rsidRPr="00B6704E" w:rsidRDefault="00DF47D3" w:rsidP="00AA793B">
    <w:pPr>
      <w:pStyle w:val="Kopfzeile"/>
      <w:spacing w:before="0" w:beforeAutospacing="0"/>
      <w:rPr>
        <w:b/>
        <w:sz w:val="24"/>
        <w:szCs w:val="24"/>
      </w:rPr>
    </w:pPr>
    <w:r>
      <w:rPr>
        <w:b/>
        <w:sz w:val="24"/>
        <w:szCs w:val="24"/>
      </w:rPr>
      <w:t>00 Hilfe zu Abgaben</w:t>
    </w:r>
    <w:r w:rsidR="005B18BA" w:rsidRPr="00B6704E">
      <w:rPr>
        <w:b/>
        <w:sz w:val="24"/>
        <w:szCs w:val="24"/>
      </w:rPr>
      <w:t xml:space="preserve"> </w:t>
    </w:r>
  </w:p>
  <w:p w14:paraId="32DA7218" w14:textId="77777777" w:rsidR="00AD2398" w:rsidRDefault="00AD2398" w:rsidP="00AA793B">
    <w:pPr>
      <w:pStyle w:val="Kopfzeile"/>
      <w:spacing w:before="0" w:beforeAutospacing="0"/>
      <w:rPr>
        <w:sz w:val="18"/>
        <w:szCs w:val="18"/>
        <w:u w:val="single"/>
      </w:rPr>
    </w:pPr>
    <w:r>
      <w:rPr>
        <w:sz w:val="18"/>
        <w:szCs w:val="18"/>
        <w:u w:val="single"/>
      </w:rPr>
      <w:tab/>
    </w:r>
    <w:r>
      <w:rPr>
        <w:sz w:val="18"/>
        <w:szCs w:val="18"/>
        <w:u w:val="single"/>
      </w:rPr>
      <w:tab/>
    </w:r>
  </w:p>
  <w:p w14:paraId="0157DDB0" w14:textId="7CB19D29" w:rsidR="00AA793B" w:rsidRDefault="00AA793B" w:rsidP="00AA793B">
    <w:pPr>
      <w:pStyle w:val="Kopfzeile"/>
      <w:spacing w:before="0" w:beforeAutospacing="0"/>
      <w:rPr>
        <w:sz w:val="18"/>
        <w:szCs w:val="18"/>
        <w:u w:val="single"/>
      </w:rPr>
    </w:pPr>
  </w:p>
  <w:p w14:paraId="44E72E8C" w14:textId="77777777" w:rsidR="00F13524" w:rsidRPr="00AA793B" w:rsidRDefault="00F13524" w:rsidP="00AA793B">
    <w:pPr>
      <w:pStyle w:val="Kopfzeile"/>
      <w:spacing w:before="0" w:beforeAutospacing="0"/>
      <w:rPr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C02825"/>
    <w:multiLevelType w:val="hybridMultilevel"/>
    <w:tmpl w:val="76C49E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724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attachedTemplate r:id="rId1"/>
  <w:documentProtection w:edit="readOnly" w:enforcement="0"/>
  <w:defaultTabStop w:val="708"/>
  <w:autoHyphenation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DB9"/>
    <w:rsid w:val="000B5C45"/>
    <w:rsid w:val="000C0E06"/>
    <w:rsid w:val="000F0E80"/>
    <w:rsid w:val="00120EAD"/>
    <w:rsid w:val="00134F8B"/>
    <w:rsid w:val="00140E5B"/>
    <w:rsid w:val="0014586C"/>
    <w:rsid w:val="0016646C"/>
    <w:rsid w:val="00166548"/>
    <w:rsid w:val="00194028"/>
    <w:rsid w:val="001B7467"/>
    <w:rsid w:val="001C32C1"/>
    <w:rsid w:val="00247D85"/>
    <w:rsid w:val="002524E7"/>
    <w:rsid w:val="00260648"/>
    <w:rsid w:val="00295BD1"/>
    <w:rsid w:val="002A0C51"/>
    <w:rsid w:val="002B2998"/>
    <w:rsid w:val="002C3E26"/>
    <w:rsid w:val="002E3FD0"/>
    <w:rsid w:val="002E7D05"/>
    <w:rsid w:val="00342F26"/>
    <w:rsid w:val="003935B3"/>
    <w:rsid w:val="00395CC3"/>
    <w:rsid w:val="003A3D15"/>
    <w:rsid w:val="003B1C43"/>
    <w:rsid w:val="00405115"/>
    <w:rsid w:val="0045470A"/>
    <w:rsid w:val="0048566B"/>
    <w:rsid w:val="004A7060"/>
    <w:rsid w:val="004C183F"/>
    <w:rsid w:val="004F529A"/>
    <w:rsid w:val="005229E4"/>
    <w:rsid w:val="0052394E"/>
    <w:rsid w:val="0054266C"/>
    <w:rsid w:val="00545D32"/>
    <w:rsid w:val="005B18BA"/>
    <w:rsid w:val="00662F46"/>
    <w:rsid w:val="00686AA4"/>
    <w:rsid w:val="006C03CA"/>
    <w:rsid w:val="006C1849"/>
    <w:rsid w:val="00752CA2"/>
    <w:rsid w:val="00754816"/>
    <w:rsid w:val="007752F1"/>
    <w:rsid w:val="007838C0"/>
    <w:rsid w:val="007B1257"/>
    <w:rsid w:val="007B563E"/>
    <w:rsid w:val="007D1E80"/>
    <w:rsid w:val="00837C87"/>
    <w:rsid w:val="00843412"/>
    <w:rsid w:val="008C1991"/>
    <w:rsid w:val="008E46D0"/>
    <w:rsid w:val="00963F93"/>
    <w:rsid w:val="00981A9D"/>
    <w:rsid w:val="00984105"/>
    <w:rsid w:val="009A641D"/>
    <w:rsid w:val="009B276A"/>
    <w:rsid w:val="009C697E"/>
    <w:rsid w:val="009D215B"/>
    <w:rsid w:val="009D2730"/>
    <w:rsid w:val="00A4410B"/>
    <w:rsid w:val="00AA793B"/>
    <w:rsid w:val="00AD2398"/>
    <w:rsid w:val="00B14535"/>
    <w:rsid w:val="00B40E2F"/>
    <w:rsid w:val="00B6704E"/>
    <w:rsid w:val="00B82B5C"/>
    <w:rsid w:val="00BE4A75"/>
    <w:rsid w:val="00BF7430"/>
    <w:rsid w:val="00C11B47"/>
    <w:rsid w:val="00C3272F"/>
    <w:rsid w:val="00C75744"/>
    <w:rsid w:val="00CB6781"/>
    <w:rsid w:val="00CD3FFF"/>
    <w:rsid w:val="00CE33E2"/>
    <w:rsid w:val="00CF2ACC"/>
    <w:rsid w:val="00D1331A"/>
    <w:rsid w:val="00D32745"/>
    <w:rsid w:val="00D40A99"/>
    <w:rsid w:val="00D851C0"/>
    <w:rsid w:val="00DB66C5"/>
    <w:rsid w:val="00DF0CA3"/>
    <w:rsid w:val="00DF47D3"/>
    <w:rsid w:val="00E12888"/>
    <w:rsid w:val="00E25604"/>
    <w:rsid w:val="00E55D3A"/>
    <w:rsid w:val="00E638CE"/>
    <w:rsid w:val="00E94957"/>
    <w:rsid w:val="00E951C3"/>
    <w:rsid w:val="00EA34A3"/>
    <w:rsid w:val="00EA6B68"/>
    <w:rsid w:val="00EB325C"/>
    <w:rsid w:val="00ED7A46"/>
    <w:rsid w:val="00EF5CEC"/>
    <w:rsid w:val="00EF7589"/>
    <w:rsid w:val="00EF7935"/>
    <w:rsid w:val="00F13524"/>
    <w:rsid w:val="00F13DB9"/>
    <w:rsid w:val="00F53505"/>
    <w:rsid w:val="00F76E24"/>
    <w:rsid w:val="00FA0417"/>
    <w:rsid w:val="00FC2259"/>
    <w:rsid w:val="00FE34D6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43B9428F"/>
  <w15:chartTrackingRefBased/>
  <w15:docId w15:val="{47CEDE28-907C-435F-9B49-600D8E2DA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5C45"/>
    <w:pPr>
      <w:spacing w:before="100" w:beforeAutospacing="1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D239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D2398"/>
  </w:style>
  <w:style w:type="paragraph" w:styleId="Fuzeile">
    <w:name w:val="footer"/>
    <w:basedOn w:val="Standard"/>
    <w:link w:val="FuzeileZchn"/>
    <w:uiPriority w:val="99"/>
    <w:unhideWhenUsed/>
    <w:rsid w:val="00AD239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D2398"/>
  </w:style>
  <w:style w:type="character" w:styleId="Hyperlink">
    <w:name w:val="Hyperlink"/>
    <w:basedOn w:val="Absatz-Standardschriftart"/>
    <w:uiPriority w:val="99"/>
    <w:unhideWhenUsed/>
    <w:rsid w:val="000B5C45"/>
    <w:rPr>
      <w:color w:val="3100CE"/>
      <w:u w:val="single"/>
    </w:rPr>
  </w:style>
  <w:style w:type="paragraph" w:styleId="Listenabsatz">
    <w:name w:val="List Paragraph"/>
    <w:basedOn w:val="Standard"/>
    <w:uiPriority w:val="34"/>
    <w:qFormat/>
    <w:rsid w:val="00AA793B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E25604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DF47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4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na-n1IkXS8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0fcb3LAxq8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03435\Documents\Aufgaben\E-Vergabe\Formbl&#228;tter\01_Aufforderung%20zur%20Angebotsabgab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511A97D3682D4EBD4E392C1EB5AFCF" ma:contentTypeVersion="2" ma:contentTypeDescription="Ein neues Dokument erstellen." ma:contentTypeScope="" ma:versionID="a238d371c922d7de296bf81aa0118f61">
  <xsd:schema xmlns:xsd="http://www.w3.org/2001/XMLSchema" xmlns:xs="http://www.w3.org/2001/XMLSchema" xmlns:p="http://schemas.microsoft.com/office/2006/metadata/properties" xmlns:ns2="4c948d53-035e-4de7-8015-7466cfd7f044" targetNamespace="http://schemas.microsoft.com/office/2006/metadata/properties" ma:root="true" ma:fieldsID="f086e69b920069bf7882e118fbbf61dd" ns2:_="">
    <xsd:import namespace="4c948d53-035e-4de7-8015-7466cfd7f0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948d53-035e-4de7-8015-7466cfd7f04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9A228-EF06-4986-908E-2047F249C294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4c948d53-035e-4de7-8015-7466cfd7f04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0FA179-D06D-4EF9-AAC8-0DC2CB6D6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42C68-2FB8-4D89-851E-72162FCBA2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961C51-1502-4749-A212-FA318533CFE4}"/>
</file>

<file path=docProps/app.xml><?xml version="1.0" encoding="utf-8"?>
<Properties xmlns="http://schemas.openxmlformats.org/officeDocument/2006/extended-properties" xmlns:vt="http://schemas.openxmlformats.org/officeDocument/2006/docPropsVTypes">
  <Template>01_Aufforderung zur Angebotsabgabe.dotx</Template>
  <TotalTime>0</TotalTime>
  <Pages>1</Pages>
  <Words>151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BGHM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/>
  <dc:creator>Leonhard, Marcus, BGHM</dc:creator>
  <cp:keywords/>
  <dc:description/>
  <cp:lastModifiedBy>Bruder, Monika, BGHM</cp:lastModifiedBy>
  <cp:revision>3</cp:revision>
  <cp:lastPrinted>2024-09-02T12:41:00Z</cp:lastPrinted>
  <dcterms:created xsi:type="dcterms:W3CDTF">2024-09-02T14:36:00Z</dcterms:created>
  <dcterms:modified xsi:type="dcterms:W3CDTF">2024-09-02T14:41:00Z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0x0101000F511A97D3682D4EBD4E392C1EB5AFCF</vt:lpwstr>
  </property>
</Properties>
</file>